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705F27" w14:textId="77777777" w:rsidR="00783A4F" w:rsidRPr="00783A4F" w:rsidRDefault="00783A4F" w:rsidP="00783A4F">
      <w:pPr>
        <w:pStyle w:val="NoSpacing"/>
        <w:jc w:val="both"/>
        <w:rPr>
          <w:rStyle w:val="Hyperlink"/>
          <w:u w:val="none"/>
        </w:rPr>
      </w:pPr>
      <w:r>
        <w:rPr>
          <w:u w:val="single"/>
        </w:rPr>
        <w:t>Peter JONSON</w:t>
      </w:r>
      <w:r>
        <w:t xml:space="preserve">      </w:t>
      </w:r>
      <w:bookmarkStart w:id="0" w:name="_GoBack"/>
      <w:r w:rsidRPr="00783A4F">
        <w:rPr>
          <w:rStyle w:val="Hyperlink"/>
          <w:u w:val="none"/>
        </w:rPr>
        <w:t>(fl.1415)</w:t>
      </w:r>
    </w:p>
    <w:p w14:paraId="4EFEFA30" w14:textId="77777777" w:rsidR="00783A4F" w:rsidRPr="00783A4F" w:rsidRDefault="00783A4F" w:rsidP="00783A4F">
      <w:pPr>
        <w:pStyle w:val="NoSpacing"/>
        <w:jc w:val="both"/>
        <w:rPr>
          <w:color w:val="000000"/>
        </w:rPr>
      </w:pPr>
      <w:r w:rsidRPr="00783A4F">
        <w:rPr>
          <w:rStyle w:val="Hyperlink"/>
          <w:u w:val="none"/>
        </w:rPr>
        <w:t>Man-at-arms.</w:t>
      </w:r>
    </w:p>
    <w:p w14:paraId="26D0E4EC" w14:textId="77777777" w:rsidR="00783A4F" w:rsidRPr="00783A4F" w:rsidRDefault="00783A4F" w:rsidP="00783A4F">
      <w:pPr>
        <w:pStyle w:val="NoSpacing"/>
        <w:jc w:val="both"/>
        <w:rPr>
          <w:color w:val="000000"/>
        </w:rPr>
      </w:pPr>
    </w:p>
    <w:bookmarkEnd w:id="0"/>
    <w:p w14:paraId="36EAFCBD" w14:textId="77777777" w:rsidR="00783A4F" w:rsidRDefault="00783A4F" w:rsidP="00783A4F">
      <w:pPr>
        <w:pStyle w:val="NoSpacing"/>
        <w:jc w:val="both"/>
        <w:rPr>
          <w:color w:val="000000"/>
        </w:rPr>
      </w:pPr>
    </w:p>
    <w:p w14:paraId="6FEEB1AE" w14:textId="77777777" w:rsidR="00783A4F" w:rsidRDefault="00783A4F" w:rsidP="00783A4F">
      <w:pPr>
        <w:pStyle w:val="NoSpacing"/>
        <w:jc w:val="both"/>
      </w:pPr>
      <w:r>
        <w:rPr>
          <w:color w:val="000000"/>
        </w:rPr>
        <w:tab/>
        <w:t>1415</w:t>
      </w:r>
      <w:r>
        <w:rPr>
          <w:color w:val="000000"/>
        </w:rPr>
        <w:tab/>
      </w:r>
      <w:r>
        <w:t>He was on the expedition to France.</w:t>
      </w:r>
    </w:p>
    <w:p w14:paraId="332343F1" w14:textId="77777777" w:rsidR="00783A4F" w:rsidRDefault="00783A4F" w:rsidP="00783A4F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14:paraId="6AF24565" w14:textId="77777777" w:rsidR="00783A4F" w:rsidRDefault="00783A4F" w:rsidP="00783A4F">
      <w:pPr>
        <w:pStyle w:val="NoSpacing"/>
        <w:jc w:val="both"/>
        <w:rPr>
          <w:color w:val="000000"/>
        </w:rPr>
      </w:pPr>
    </w:p>
    <w:p w14:paraId="6B5D3384" w14:textId="77777777" w:rsidR="00783A4F" w:rsidRDefault="00783A4F" w:rsidP="00783A4F">
      <w:pPr>
        <w:pStyle w:val="NoSpacing"/>
        <w:jc w:val="both"/>
        <w:rPr>
          <w:color w:val="000000"/>
        </w:rPr>
      </w:pPr>
    </w:p>
    <w:p w14:paraId="718E4AA8" w14:textId="77777777" w:rsidR="00783A4F" w:rsidRDefault="00783A4F" w:rsidP="00783A4F">
      <w:pPr>
        <w:pStyle w:val="NoSpacing"/>
        <w:jc w:val="both"/>
        <w:rPr>
          <w:color w:val="000000"/>
        </w:rPr>
      </w:pPr>
    </w:p>
    <w:p w14:paraId="0D5B49CA" w14:textId="338840CB" w:rsidR="00783A4F" w:rsidRPr="00783A4F" w:rsidRDefault="00783A4F" w:rsidP="00783A4F">
      <w:pPr>
        <w:pStyle w:val="NoSpacing"/>
        <w:jc w:val="both"/>
        <w:rPr>
          <w:color w:val="000000"/>
        </w:rPr>
      </w:pPr>
      <w:r>
        <w:rPr>
          <w:color w:val="000000"/>
        </w:rPr>
        <w:t>8 September 2019</w:t>
      </w:r>
    </w:p>
    <w:p w14:paraId="17522E88" w14:textId="77777777" w:rsidR="006B2F86" w:rsidRPr="00E71FC3" w:rsidRDefault="00783A4F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33EBAA" w14:textId="77777777" w:rsidR="00783A4F" w:rsidRDefault="00783A4F" w:rsidP="00E71FC3">
      <w:pPr>
        <w:spacing w:after="0" w:line="240" w:lineRule="auto"/>
      </w:pPr>
      <w:r>
        <w:separator/>
      </w:r>
    </w:p>
  </w:endnote>
  <w:endnote w:type="continuationSeparator" w:id="0">
    <w:p w14:paraId="16F742FA" w14:textId="77777777" w:rsidR="00783A4F" w:rsidRDefault="00783A4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3FC9C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CFD00D" w14:textId="77777777" w:rsidR="00783A4F" w:rsidRDefault="00783A4F" w:rsidP="00E71FC3">
      <w:pPr>
        <w:spacing w:after="0" w:line="240" w:lineRule="auto"/>
      </w:pPr>
      <w:r>
        <w:separator/>
      </w:r>
    </w:p>
  </w:footnote>
  <w:footnote w:type="continuationSeparator" w:id="0">
    <w:p w14:paraId="595C3CC6" w14:textId="77777777" w:rsidR="00783A4F" w:rsidRDefault="00783A4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A4F"/>
    <w:rsid w:val="001A7C09"/>
    <w:rsid w:val="00577BD5"/>
    <w:rsid w:val="006A1F77"/>
    <w:rsid w:val="00733BE7"/>
    <w:rsid w:val="00783A4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5BBF1"/>
  <w15:chartTrackingRefBased/>
  <w15:docId w15:val="{542D0D6B-E6D2-480B-968A-103294CA1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783A4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2019-12-27T21:35:00Z</dcterms:created>
  <dcterms:modified xsi:type="dcterms:W3CDTF">2019-12-27T21:37:00Z</dcterms:modified>
</cp:coreProperties>
</file>